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EC" w:rsidRPr="00952E35" w:rsidRDefault="004E74EC" w:rsidP="007D0B9C">
      <w:pPr>
        <w:spacing w:after="0"/>
        <w:ind w:left="6840" w:right="-1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</w:p>
    <w:p w:rsidR="004E74EC" w:rsidRDefault="004E74EC" w:rsidP="007D0B9C">
      <w:pPr>
        <w:pStyle w:val="BodyText"/>
        <w:spacing w:after="0" w:line="200" w:lineRule="atLeast"/>
        <w:ind w:left="6840" w:right="-101"/>
        <w:jc w:val="center"/>
        <w:rPr>
          <w:rFonts w:ascii="Times New Roman" w:hAnsi="Times New Roman"/>
          <w:sz w:val="28"/>
          <w:szCs w:val="28"/>
        </w:rPr>
      </w:pPr>
      <w:r w:rsidRPr="00952E35">
        <w:rPr>
          <w:rFonts w:ascii="Times New Roman" w:hAnsi="Times New Roman"/>
          <w:sz w:val="28"/>
          <w:szCs w:val="28"/>
        </w:rPr>
        <w:t xml:space="preserve">к </w:t>
      </w:r>
      <w:r w:rsidRPr="00952E35">
        <w:rPr>
          <w:rFonts w:ascii="Times New Roman" w:hAnsi="Times New Roman"/>
          <w:caps/>
          <w:sz w:val="28"/>
          <w:szCs w:val="28"/>
        </w:rPr>
        <w:t>П</w:t>
      </w:r>
      <w:r w:rsidRPr="00952E35">
        <w:rPr>
          <w:rFonts w:ascii="Times New Roman" w:hAnsi="Times New Roman"/>
          <w:sz w:val="28"/>
          <w:szCs w:val="28"/>
        </w:rPr>
        <w:t>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предоставления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малым формам хозяйствования в АПК,</w:t>
      </w:r>
      <w:r>
        <w:rPr>
          <w:rFonts w:ascii="Times New Roman" w:hAnsi="Times New Roman"/>
          <w:sz w:val="28"/>
          <w:szCs w:val="28"/>
        </w:rPr>
        <w:t xml:space="preserve"> расположенным на территории м</w:t>
      </w:r>
      <w:r w:rsidRPr="00952E35">
        <w:rPr>
          <w:rFonts w:ascii="Times New Roman" w:hAnsi="Times New Roman"/>
          <w:sz w:val="28"/>
          <w:szCs w:val="28"/>
        </w:rPr>
        <w:t>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Гулькевичский район, на возмещение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части затрат на уплату процентов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кредитам, полученным в российских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организациях, и займам,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полученным в 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потребительских кооперативах</w:t>
      </w:r>
    </w:p>
    <w:p w:rsidR="004E74EC" w:rsidRDefault="004E74EC" w:rsidP="00CD1550">
      <w:pPr>
        <w:pStyle w:val="BodyText"/>
        <w:spacing w:after="0" w:line="200" w:lineRule="atLeast"/>
        <w:ind w:right="-101"/>
        <w:rPr>
          <w:rFonts w:ascii="Times New Roman" w:hAnsi="Times New Roman"/>
          <w:sz w:val="28"/>
          <w:szCs w:val="28"/>
        </w:rPr>
      </w:pP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</w:t>
      </w: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B159B">
        <w:rPr>
          <w:rFonts w:ascii="Times New Roman" w:hAnsi="Times New Roman"/>
          <w:sz w:val="28"/>
          <w:szCs w:val="28"/>
          <w:lang w:eastAsia="ru-RU"/>
        </w:rPr>
        <w:t>на перечисление субвенций из краевого бюджета, источником финансового обеспечения</w:t>
      </w: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B159B">
        <w:rPr>
          <w:rFonts w:ascii="Times New Roman" w:hAnsi="Times New Roman"/>
          <w:sz w:val="28"/>
          <w:szCs w:val="28"/>
          <w:lang w:eastAsia="ru-RU"/>
        </w:rPr>
        <w:t xml:space="preserve">которых являются </w:t>
      </w:r>
      <w:r>
        <w:rPr>
          <w:rFonts w:ascii="Times New Roman" w:hAnsi="Times New Roman"/>
          <w:sz w:val="28"/>
          <w:szCs w:val="28"/>
          <w:lang w:eastAsia="ru-RU"/>
        </w:rPr>
        <w:t>субсидии, полученные краевым бюджетом из федерального</w:t>
      </w:r>
      <w:r w:rsidRPr="003B159B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____________________ 2014 года</w:t>
      </w: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sz w:val="24"/>
          <w:szCs w:val="24"/>
        </w:rPr>
      </w:pPr>
      <w:r w:rsidRPr="006E6279">
        <w:rPr>
          <w:rFonts w:ascii="Times New Roman" w:hAnsi="Times New Roman"/>
          <w:sz w:val="24"/>
          <w:szCs w:val="24"/>
        </w:rPr>
        <w:t>(квартал, полугодие, 9 месяцев, год)</w:t>
      </w:r>
    </w:p>
    <w:p w:rsidR="004E74EC" w:rsidRDefault="004E74EC" w:rsidP="00EE3A89">
      <w:pPr>
        <w:pStyle w:val="BodyText"/>
        <w:spacing w:after="0" w:line="200" w:lineRule="atLeast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по муниципальному образованию Гулькевичский район</w:t>
      </w:r>
    </w:p>
    <w:p w:rsidR="004E74EC" w:rsidRDefault="004E74EC" w:rsidP="00EE3A89">
      <w:pPr>
        <w:spacing w:after="0" w:line="20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5429">
        <w:rPr>
          <w:rFonts w:ascii="Times New Roman" w:hAnsi="Times New Roman"/>
          <w:color w:val="000000"/>
          <w:sz w:val="24"/>
          <w:szCs w:val="24"/>
          <w:lang w:eastAsia="ru-RU"/>
        </w:rPr>
        <w:t>(орган местного самоуправления в Краснодарском крае)</w:t>
      </w:r>
    </w:p>
    <w:tbl>
      <w:tblPr>
        <w:tblW w:w="155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40"/>
        <w:gridCol w:w="174"/>
        <w:gridCol w:w="850"/>
        <w:gridCol w:w="142"/>
        <w:gridCol w:w="1174"/>
        <w:gridCol w:w="157"/>
        <w:gridCol w:w="977"/>
        <w:gridCol w:w="1559"/>
        <w:gridCol w:w="1528"/>
        <w:gridCol w:w="1268"/>
        <w:gridCol w:w="1234"/>
        <w:gridCol w:w="1151"/>
        <w:gridCol w:w="1333"/>
        <w:gridCol w:w="1676"/>
      </w:tblGrid>
      <w:tr w:rsidR="004E74EC" w:rsidRPr="00A95BFD" w:rsidTr="007D0B9C">
        <w:trPr>
          <w:trHeight w:val="230"/>
        </w:trPr>
        <w:tc>
          <w:tcPr>
            <w:tcW w:w="2514" w:type="dxa"/>
            <w:gridSpan w:val="2"/>
            <w:tcBorders>
              <w:top w:val="nil"/>
              <w:left w:val="nil"/>
              <w:right w:val="nil"/>
            </w:tcBorders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:rsidR="004E74EC" w:rsidRPr="00E97057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right w:val="nil"/>
            </w:tcBorders>
          </w:tcPr>
          <w:p w:rsidR="004E74EC" w:rsidRPr="00E97057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:rsidR="004E74EC" w:rsidRPr="00E97057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4E74EC" w:rsidRPr="00E97057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:rsidR="004E74EC" w:rsidRPr="00E97057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noWrap/>
          </w:tcPr>
          <w:p w:rsidR="004E74EC" w:rsidRPr="0066527F" w:rsidRDefault="004E74EC" w:rsidP="00EE3A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</w:tcPr>
          <w:p w:rsidR="004E74EC" w:rsidRPr="0066527F" w:rsidRDefault="004E74EC" w:rsidP="00EE3A8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(тыс. </w:t>
            </w:r>
            <w:r w:rsidRPr="00665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E74EC" w:rsidRPr="00A95BFD" w:rsidTr="007D0B9C">
        <w:trPr>
          <w:trHeight w:val="209"/>
        </w:trPr>
        <w:tc>
          <w:tcPr>
            <w:tcW w:w="5814" w:type="dxa"/>
            <w:gridSpan w:val="7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расходного обязательства, на осуществление которого предоставлена субвенция</w:t>
            </w:r>
          </w:p>
        </w:tc>
        <w:tc>
          <w:tcPr>
            <w:tcW w:w="1559" w:type="dxa"/>
            <w:vMerge w:val="restart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Остат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средств краевого бюджета, не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ных по состоянию на 01.01.201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потребность в которых подтверж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дена</w:t>
            </w:r>
          </w:p>
        </w:tc>
        <w:tc>
          <w:tcPr>
            <w:tcW w:w="1528" w:type="dxa"/>
            <w:vMerge w:val="restart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Восстанов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лено по различным основаниям средств краевого бюджета прошлых лет, потребность в которых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подтверж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дена</w:t>
            </w:r>
          </w:p>
        </w:tc>
        <w:tc>
          <w:tcPr>
            <w:tcW w:w="1268" w:type="dxa"/>
            <w:vMerge w:val="restart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Плановый годовой объем субвен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ций из краевого бюджета </w:t>
            </w:r>
          </w:p>
        </w:tc>
        <w:tc>
          <w:tcPr>
            <w:tcW w:w="1234" w:type="dxa"/>
            <w:vMerge w:val="restart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Потреб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ность в субвен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циях из краевого бюджета,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гр.8 ≤гр.5 + гр.6 + гр.7         </w:t>
            </w:r>
          </w:p>
        </w:tc>
        <w:tc>
          <w:tcPr>
            <w:tcW w:w="1151" w:type="dxa"/>
            <w:vMerge w:val="restart"/>
          </w:tcPr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числено  средств  краевого бюджета с начала года    </w:t>
            </w:r>
          </w:p>
        </w:tc>
        <w:tc>
          <w:tcPr>
            <w:tcW w:w="1333" w:type="dxa"/>
            <w:vMerge w:val="restart"/>
          </w:tcPr>
          <w:p w:rsidR="004E74EC" w:rsidRPr="0066527F" w:rsidRDefault="004E74EC" w:rsidP="00CD1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причитаю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щихся субвенций 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гр.10 = гр.8 - гр.5 - гр.6 - гр.9,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гр.10 ≤ гр.7   </w:t>
            </w:r>
          </w:p>
        </w:tc>
        <w:tc>
          <w:tcPr>
            <w:tcW w:w="1676" w:type="dxa"/>
            <w:vMerge w:val="restart"/>
          </w:tcPr>
          <w:p w:rsidR="004E74EC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Срок возникнове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ния денеж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ного обяза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тельства муниципаль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ного образо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вания в целях исполнения расходного обязательства (квартал,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полугодие,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E74EC" w:rsidRPr="0066527F" w:rsidRDefault="004E74EC" w:rsidP="00EE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9 месяц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, год)</w:t>
            </w:r>
          </w:p>
        </w:tc>
      </w:tr>
      <w:tr w:rsidR="004E74EC" w:rsidRPr="00A95BFD" w:rsidTr="007D0B9C">
        <w:trPr>
          <w:trHeight w:val="67"/>
        </w:trPr>
        <w:tc>
          <w:tcPr>
            <w:tcW w:w="2340" w:type="dxa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субсидии</w:t>
            </w:r>
          </w:p>
        </w:tc>
        <w:tc>
          <w:tcPr>
            <w:tcW w:w="1024" w:type="dxa"/>
            <w:gridSpan w:val="2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316" w:type="dxa"/>
            <w:gridSpan w:val="2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аимено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вание норма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тивного доку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134" w:type="dxa"/>
            <w:gridSpan w:val="2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№ и дата норма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тивного доку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559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vAlign w:val="center"/>
          </w:tcPr>
          <w:p w:rsidR="004E74EC" w:rsidRPr="0066527F" w:rsidRDefault="004E74EC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4EC" w:rsidRPr="00A95BFD" w:rsidTr="007D0B9C">
        <w:trPr>
          <w:trHeight w:val="67"/>
        </w:trPr>
        <w:tc>
          <w:tcPr>
            <w:tcW w:w="2340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gridSpan w:val="2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gridSpan w:val="2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8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4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3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6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E74EC" w:rsidRPr="00A95BFD" w:rsidTr="006120E9">
        <w:trPr>
          <w:trHeight w:val="67"/>
        </w:trPr>
        <w:tc>
          <w:tcPr>
            <w:tcW w:w="2340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  <w:gridSpan w:val="2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gridSpan w:val="2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8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4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3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6" w:type="dxa"/>
            <w:vAlign w:val="center"/>
          </w:tcPr>
          <w:p w:rsidR="004E74EC" w:rsidRPr="0066527F" w:rsidRDefault="004E74EC" w:rsidP="006120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27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E74EC" w:rsidRPr="00A95BFD" w:rsidTr="007D0B9C">
        <w:trPr>
          <w:trHeight w:val="2520"/>
        </w:trPr>
        <w:tc>
          <w:tcPr>
            <w:tcW w:w="2340" w:type="dxa"/>
          </w:tcPr>
          <w:p w:rsidR="004E74EC" w:rsidRPr="0066527F" w:rsidRDefault="004E74EC" w:rsidP="007D0B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50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Возмещение части процентной ставки по долгосрочным, среднесрочным и краткосрочным кредитам (займам), взятым малыми формами хозяйствования         </w:t>
            </w:r>
          </w:p>
        </w:tc>
        <w:tc>
          <w:tcPr>
            <w:tcW w:w="1024" w:type="dxa"/>
            <w:gridSpan w:val="2"/>
            <w:vAlign w:val="center"/>
          </w:tcPr>
          <w:p w:rsidR="004E74EC" w:rsidRPr="00CD1550" w:rsidRDefault="004E74EC" w:rsidP="00CD1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550">
              <w:rPr>
                <w:rFonts w:ascii="Times New Roman" w:hAnsi="Times New Roman"/>
                <w:sz w:val="24"/>
                <w:szCs w:val="24"/>
                <w:lang w:eastAsia="ru-RU"/>
              </w:rPr>
              <w:t>04 052670551009</w:t>
            </w:r>
          </w:p>
        </w:tc>
        <w:tc>
          <w:tcPr>
            <w:tcW w:w="1316" w:type="dxa"/>
            <w:gridSpan w:val="2"/>
            <w:vAlign w:val="center"/>
          </w:tcPr>
          <w:p w:rsidR="004E74EC" w:rsidRPr="00CD1550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Поста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новление главы админи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страции (губер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натора) Красно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134" w:type="dxa"/>
            <w:gridSpan w:val="2"/>
            <w:vAlign w:val="center"/>
          </w:tcPr>
          <w:p w:rsidR="004E74EC" w:rsidRDefault="004E74EC" w:rsidP="00CD1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550">
              <w:rPr>
                <w:rFonts w:ascii="Times New Roman" w:hAnsi="Times New Roman"/>
                <w:sz w:val="24"/>
                <w:szCs w:val="24"/>
                <w:lang w:eastAsia="ru-RU"/>
              </w:rPr>
              <w:t>№__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CD1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 </w:t>
            </w:r>
          </w:p>
          <w:p w:rsidR="004E74EC" w:rsidRPr="00CD1550" w:rsidRDefault="004E74EC" w:rsidP="00CD1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1550">
              <w:rPr>
                <w:rFonts w:ascii="Times New Roman" w:hAnsi="Times New Roman"/>
                <w:sz w:val="24"/>
                <w:szCs w:val="24"/>
                <w:lang w:eastAsia="ru-RU"/>
              </w:rPr>
              <w:t>от ___ г.</w:t>
            </w:r>
          </w:p>
        </w:tc>
        <w:tc>
          <w:tcPr>
            <w:tcW w:w="1559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4E74EC" w:rsidRPr="0066527F" w:rsidRDefault="004E74EC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E74EC" w:rsidRDefault="004E74EC" w:rsidP="00B777BC">
      <w:pPr>
        <w:spacing w:after="0"/>
        <w:rPr>
          <w:rFonts w:ascii="Times New Roman" w:hAnsi="Times New Roman"/>
          <w:sz w:val="24"/>
          <w:szCs w:val="24"/>
        </w:rPr>
      </w:pPr>
    </w:p>
    <w:p w:rsidR="004E74EC" w:rsidRPr="00422FD8" w:rsidRDefault="004E74EC" w:rsidP="00B777BC">
      <w:pPr>
        <w:pStyle w:val="BodyText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422FD8"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4E74EC" w:rsidRPr="00422FD8" w:rsidRDefault="004E74EC" w:rsidP="00B777BC">
      <w:pPr>
        <w:pStyle w:val="BodyText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422FD8">
        <w:rPr>
          <w:rFonts w:ascii="Times New Roman" w:hAnsi="Times New Roman"/>
          <w:sz w:val="28"/>
          <w:szCs w:val="28"/>
          <w:lang w:eastAsia="ru-RU"/>
        </w:rPr>
        <w:t>Гулькевичский район                               ________________________                     ______________________</w:t>
      </w:r>
    </w:p>
    <w:p w:rsidR="004E74EC" w:rsidRDefault="004E74EC" w:rsidP="00B777BC">
      <w:pPr>
        <w:pStyle w:val="BodyText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22FD8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 (Ф.И.О.)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(подпись)   </w:t>
      </w:r>
    </w:p>
    <w:p w:rsidR="004E74EC" w:rsidRDefault="004E74EC" w:rsidP="00B777BC">
      <w:pPr>
        <w:pStyle w:val="BodyText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4E74EC" w:rsidRPr="00422FD8" w:rsidRDefault="004E74EC" w:rsidP="00B777BC">
      <w:pPr>
        <w:pStyle w:val="BodyText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Руководитель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FD8">
        <w:rPr>
          <w:rFonts w:ascii="Times New Roman" w:hAnsi="Times New Roman"/>
          <w:sz w:val="28"/>
          <w:szCs w:val="28"/>
        </w:rPr>
        <w:t xml:space="preserve">казенного </w:t>
      </w:r>
    </w:p>
    <w:p w:rsidR="004E74EC" w:rsidRPr="00422FD8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учреждения «Централизованная бухгалтерия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муниципального образования Гулькевичский район»</w:t>
      </w:r>
      <w:r>
        <w:rPr>
          <w:rFonts w:ascii="Times New Roman" w:hAnsi="Times New Roman"/>
          <w:sz w:val="28"/>
          <w:szCs w:val="28"/>
        </w:rPr>
        <w:t xml:space="preserve">                _________________                      ___________________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(Ф.И.О.)                                                        (подпись)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 20__ г.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      _______________________ (Ф.И.О.)      тел.______________________</w:t>
      </w: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E74EC" w:rsidRDefault="004E74EC" w:rsidP="00CD1550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E74EC" w:rsidRPr="00852486" w:rsidRDefault="004E74EC" w:rsidP="00CD1550">
      <w:pPr>
        <w:pStyle w:val="BodyTextIndent"/>
        <w:spacing w:after="0"/>
        <w:ind w:left="0"/>
        <w:rPr>
          <w:sz w:val="28"/>
          <w:szCs w:val="28"/>
        </w:rPr>
      </w:pPr>
      <w:r w:rsidRPr="00852486">
        <w:rPr>
          <w:sz w:val="28"/>
          <w:szCs w:val="28"/>
        </w:rPr>
        <w:t>Заместитель главы муниципального</w:t>
      </w:r>
      <w:r>
        <w:rPr>
          <w:sz w:val="28"/>
          <w:szCs w:val="28"/>
        </w:rPr>
        <w:t xml:space="preserve"> </w:t>
      </w:r>
      <w:r w:rsidRPr="00852486">
        <w:rPr>
          <w:sz w:val="28"/>
          <w:szCs w:val="28"/>
        </w:rPr>
        <w:t xml:space="preserve">образования Гулькевичский район, </w:t>
      </w:r>
    </w:p>
    <w:p w:rsidR="004E74EC" w:rsidRDefault="004E74EC" w:rsidP="00CD1550">
      <w:pPr>
        <w:pStyle w:val="BodyTextIndent"/>
        <w:spacing w:after="0"/>
        <w:ind w:left="0"/>
        <w:rPr>
          <w:sz w:val="28"/>
          <w:szCs w:val="28"/>
        </w:rPr>
      </w:pPr>
      <w:r w:rsidRPr="00852486">
        <w:rPr>
          <w:sz w:val="28"/>
          <w:szCs w:val="28"/>
        </w:rPr>
        <w:t xml:space="preserve">начальник управления сельского хозяйства, перерабатывающей </w:t>
      </w:r>
    </w:p>
    <w:p w:rsidR="004E74EC" w:rsidRPr="007D0B9C" w:rsidRDefault="004E74EC" w:rsidP="007D0B9C">
      <w:pPr>
        <w:pStyle w:val="BodyTextIndent"/>
        <w:spacing w:after="0"/>
        <w:ind w:left="0"/>
        <w:rPr>
          <w:sz w:val="28"/>
          <w:szCs w:val="28"/>
        </w:rPr>
      </w:pPr>
      <w:r w:rsidRPr="007D0B9C">
        <w:rPr>
          <w:sz w:val="28"/>
          <w:szCs w:val="28"/>
        </w:rPr>
        <w:t xml:space="preserve">промышленности и охране окружающей среды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D0B9C">
        <w:rPr>
          <w:sz w:val="28"/>
          <w:szCs w:val="28"/>
        </w:rPr>
        <w:t>Б.В.Караулов</w:t>
      </w:r>
    </w:p>
    <w:sectPr w:rsidR="004E74EC" w:rsidRPr="007D0B9C" w:rsidSect="007D0B9C">
      <w:headerReference w:type="even" r:id="rId7"/>
      <w:headerReference w:type="default" r:id="rId8"/>
      <w:pgSz w:w="16838" w:h="11906" w:orient="landscape"/>
      <w:pgMar w:top="1588" w:right="680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EC" w:rsidRDefault="004E74EC">
      <w:r>
        <w:separator/>
      </w:r>
    </w:p>
  </w:endnote>
  <w:endnote w:type="continuationSeparator" w:id="1">
    <w:p w:rsidR="004E74EC" w:rsidRDefault="004E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EC" w:rsidRDefault="004E74EC">
      <w:r>
        <w:separator/>
      </w:r>
    </w:p>
  </w:footnote>
  <w:footnote w:type="continuationSeparator" w:id="1">
    <w:p w:rsidR="004E74EC" w:rsidRDefault="004E7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4EC" w:rsidRDefault="004E74EC" w:rsidP="00E1674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4EC" w:rsidRDefault="004E74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4EC" w:rsidRDefault="004E74EC" w:rsidP="00E1674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E74EC" w:rsidRDefault="004E74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A054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21204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0647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8AE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46B1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DA92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6A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A20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42D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E7C9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2A6"/>
    <w:rsid w:val="00033F90"/>
    <w:rsid w:val="00105DDF"/>
    <w:rsid w:val="00107B64"/>
    <w:rsid w:val="001532A6"/>
    <w:rsid w:val="001B604E"/>
    <w:rsid w:val="001F4C00"/>
    <w:rsid w:val="002B5564"/>
    <w:rsid w:val="003016E0"/>
    <w:rsid w:val="0031239D"/>
    <w:rsid w:val="00364242"/>
    <w:rsid w:val="003B159B"/>
    <w:rsid w:val="003F243D"/>
    <w:rsid w:val="00422335"/>
    <w:rsid w:val="00422FD8"/>
    <w:rsid w:val="00452E1E"/>
    <w:rsid w:val="0046716A"/>
    <w:rsid w:val="00474D21"/>
    <w:rsid w:val="004D3928"/>
    <w:rsid w:val="004D75B0"/>
    <w:rsid w:val="004D7E3B"/>
    <w:rsid w:val="004E74EC"/>
    <w:rsid w:val="00502881"/>
    <w:rsid w:val="005E26E6"/>
    <w:rsid w:val="006120E9"/>
    <w:rsid w:val="00642145"/>
    <w:rsid w:val="00647CB8"/>
    <w:rsid w:val="0066527F"/>
    <w:rsid w:val="006A139E"/>
    <w:rsid w:val="006E2C06"/>
    <w:rsid w:val="006E42A6"/>
    <w:rsid w:val="006E6279"/>
    <w:rsid w:val="007764E3"/>
    <w:rsid w:val="00790F11"/>
    <w:rsid w:val="007928DC"/>
    <w:rsid w:val="00793C53"/>
    <w:rsid w:val="007D0B9C"/>
    <w:rsid w:val="00803F9D"/>
    <w:rsid w:val="00845429"/>
    <w:rsid w:val="00852486"/>
    <w:rsid w:val="00860422"/>
    <w:rsid w:val="00894415"/>
    <w:rsid w:val="008A1128"/>
    <w:rsid w:val="008A5975"/>
    <w:rsid w:val="008B4056"/>
    <w:rsid w:val="00952E35"/>
    <w:rsid w:val="00964E03"/>
    <w:rsid w:val="00981B0C"/>
    <w:rsid w:val="00984B17"/>
    <w:rsid w:val="0099422D"/>
    <w:rsid w:val="00997309"/>
    <w:rsid w:val="009B1502"/>
    <w:rsid w:val="009C7CBE"/>
    <w:rsid w:val="009D2C6E"/>
    <w:rsid w:val="009F2BAE"/>
    <w:rsid w:val="009F3B54"/>
    <w:rsid w:val="00A16839"/>
    <w:rsid w:val="00A54EB0"/>
    <w:rsid w:val="00A5602A"/>
    <w:rsid w:val="00A605BE"/>
    <w:rsid w:val="00A67906"/>
    <w:rsid w:val="00A95BFD"/>
    <w:rsid w:val="00B4652D"/>
    <w:rsid w:val="00B61FCC"/>
    <w:rsid w:val="00B64ABB"/>
    <w:rsid w:val="00B64ACC"/>
    <w:rsid w:val="00B71917"/>
    <w:rsid w:val="00B777BC"/>
    <w:rsid w:val="00BA503D"/>
    <w:rsid w:val="00BB4A7F"/>
    <w:rsid w:val="00BC5EF1"/>
    <w:rsid w:val="00BD4517"/>
    <w:rsid w:val="00C026DC"/>
    <w:rsid w:val="00C15E10"/>
    <w:rsid w:val="00C35E82"/>
    <w:rsid w:val="00C434C0"/>
    <w:rsid w:val="00C74103"/>
    <w:rsid w:val="00C7736F"/>
    <w:rsid w:val="00C9308C"/>
    <w:rsid w:val="00CD1550"/>
    <w:rsid w:val="00D070F2"/>
    <w:rsid w:val="00D676CA"/>
    <w:rsid w:val="00D76D97"/>
    <w:rsid w:val="00DA666B"/>
    <w:rsid w:val="00DC1051"/>
    <w:rsid w:val="00DF670E"/>
    <w:rsid w:val="00E16748"/>
    <w:rsid w:val="00E173C5"/>
    <w:rsid w:val="00E239BE"/>
    <w:rsid w:val="00E273DB"/>
    <w:rsid w:val="00E607EF"/>
    <w:rsid w:val="00E81260"/>
    <w:rsid w:val="00E97057"/>
    <w:rsid w:val="00EB764B"/>
    <w:rsid w:val="00EE3A89"/>
    <w:rsid w:val="00F44EB5"/>
    <w:rsid w:val="00F57304"/>
    <w:rsid w:val="00F63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9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55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A59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5975"/>
    <w:rPr>
      <w:rFonts w:ascii="Tahoma" w:hAnsi="Tahoma"/>
      <w:sz w:val="16"/>
    </w:rPr>
  </w:style>
  <w:style w:type="paragraph" w:styleId="BodyTextIndent">
    <w:name w:val="Body Text Indent"/>
    <w:basedOn w:val="Normal"/>
    <w:link w:val="BodyTextIndentChar"/>
    <w:uiPriority w:val="99"/>
    <w:rsid w:val="00474D21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4D21"/>
    <w:rPr>
      <w:rFonts w:ascii="Times New Roman" w:hAnsi="Times New Roman"/>
      <w:sz w:val="20"/>
      <w:lang w:eastAsia="ru-RU"/>
    </w:rPr>
  </w:style>
  <w:style w:type="paragraph" w:styleId="NormalWeb">
    <w:name w:val="Normal (Web)"/>
    <w:basedOn w:val="Normal"/>
    <w:uiPriority w:val="99"/>
    <w:rsid w:val="00852486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173C5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73DB"/>
    <w:rPr>
      <w:lang w:eastAsia="en-US"/>
    </w:rPr>
  </w:style>
  <w:style w:type="paragraph" w:styleId="Header">
    <w:name w:val="header"/>
    <w:basedOn w:val="Normal"/>
    <w:link w:val="HeaderChar"/>
    <w:uiPriority w:val="99"/>
    <w:rsid w:val="007D0B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73AA"/>
    <w:rPr>
      <w:lang w:eastAsia="en-US"/>
    </w:rPr>
  </w:style>
  <w:style w:type="character" w:styleId="PageNumber">
    <w:name w:val="page number"/>
    <w:basedOn w:val="DefaultParagraphFont"/>
    <w:uiPriority w:val="99"/>
    <w:rsid w:val="007D0B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633</TotalTime>
  <Pages>2</Pages>
  <Words>446</Words>
  <Characters>2543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</dc:creator>
  <cp:keywords/>
  <dc:description/>
  <cp:lastModifiedBy>Morozova</cp:lastModifiedBy>
  <cp:revision>44</cp:revision>
  <cp:lastPrinted>2014-07-04T13:42:00Z</cp:lastPrinted>
  <dcterms:created xsi:type="dcterms:W3CDTF">2013-07-24T05:10:00Z</dcterms:created>
  <dcterms:modified xsi:type="dcterms:W3CDTF">2014-07-04T13:42:00Z</dcterms:modified>
</cp:coreProperties>
</file>